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81487D0" w:rsidR="00535962" w:rsidRPr="00F7167E" w:rsidRDefault="00814228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D45E221">
                <wp:simplePos x="0" y="0"/>
                <wp:positionH relativeFrom="column">
                  <wp:posOffset>4006988</wp:posOffset>
                </wp:positionH>
                <wp:positionV relativeFrom="paragraph">
                  <wp:posOffset>-794744</wp:posOffset>
                </wp:positionV>
                <wp:extent cx="2178658" cy="914400"/>
                <wp:effectExtent l="0" t="0" r="12700" b="1905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8658" cy="9144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204F599E" w14:textId="0A07EC60" w:rsidR="00C34F06" w:rsidRDefault="001752C5" w:rsidP="001466B0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30659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E30659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14427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814228">
                                      <w:rPr>
                                        <w:rStyle w:val="Style2"/>
                                      </w:rPr>
                                      <w:t>58</w:t>
                                    </w:r>
                                  </w:p>
                                  <w:p w14:paraId="798B7860" w14:textId="43DA1473" w:rsidR="001466B0" w:rsidRPr="00535962" w:rsidRDefault="00000000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15.5pt;margin-top:-62.6pt;width:171.55pt;height:1in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204F599E" w14:textId="0A07EC60" w:rsidR="00C34F06" w:rsidRDefault="001752C5" w:rsidP="001466B0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30659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E30659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14427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814228">
                                <w:rPr>
                                  <w:rStyle w:val="Style2"/>
                                </w:rPr>
                                <w:t>58</w:t>
                              </w:r>
                            </w:p>
                            <w:p w14:paraId="798B7860" w14:textId="43DA1473" w:rsidR="001466B0" w:rsidRPr="00535962" w:rsidRDefault="00000000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2BA4EA02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44545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107A528D" w:rsidR="00535962" w:rsidRPr="00535962" w:rsidRDefault="00304750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0F1289EE">
                <wp:simplePos x="0" y="0"/>
                <wp:positionH relativeFrom="column">
                  <wp:posOffset>1028700</wp:posOffset>
                </wp:positionH>
                <wp:positionV relativeFrom="paragraph">
                  <wp:posOffset>255270</wp:posOffset>
                </wp:positionV>
                <wp:extent cx="3905250" cy="428625"/>
                <wp:effectExtent l="0" t="0" r="0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000000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3" type="#_x0000_t202" style="position:absolute;margin-left:81pt;margin-top:20.1pt;width:307.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uAk9wEAANEDAAAOAAAAZHJzL2Uyb0RvYy54bWysU8GO0zAQvSPxD5bvNG1ol92o6Wrpqghp&#10;WZAWPsBxnMTC8Zix26R8PWOn2y1wQ+RgeTz2m3lvXta3Y2/YQaHXYEu+mM05U1ZCrW1b8m9fd2+u&#10;Of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" stroked="f">
                <v:textbox>
                  <w:txbxContent>
                    <w:p w14:paraId="4FEF1AA5" w14:textId="77777777" w:rsidR="002E1412" w:rsidRPr="001249ED" w:rsidRDefault="0044545F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6DC09754" w:rsidR="00535962" w:rsidRDefault="00535962" w:rsidP="00535962"/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44545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35E4B" w14:textId="77777777" w:rsidR="0015161A" w:rsidRDefault="0015161A" w:rsidP="001007E7">
      <w:pPr>
        <w:spacing w:after="0" w:line="240" w:lineRule="auto"/>
      </w:pPr>
      <w:r>
        <w:separator/>
      </w:r>
    </w:p>
  </w:endnote>
  <w:endnote w:type="continuationSeparator" w:id="0">
    <w:p w14:paraId="2BA91F4B" w14:textId="77777777" w:rsidR="0015161A" w:rsidRDefault="0015161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3A578" w14:textId="77777777" w:rsidR="0015161A" w:rsidRDefault="0015161A" w:rsidP="001007E7">
      <w:pPr>
        <w:spacing w:after="0" w:line="240" w:lineRule="auto"/>
      </w:pPr>
      <w:r>
        <w:separator/>
      </w:r>
    </w:p>
  </w:footnote>
  <w:footnote w:type="continuationSeparator" w:id="0">
    <w:p w14:paraId="353EC57D" w14:textId="77777777" w:rsidR="0015161A" w:rsidRDefault="0015161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466B0"/>
    <w:rsid w:val="0015161A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04750"/>
    <w:rsid w:val="00314023"/>
    <w:rsid w:val="00341484"/>
    <w:rsid w:val="00392351"/>
    <w:rsid w:val="003A6141"/>
    <w:rsid w:val="00404131"/>
    <w:rsid w:val="0042490F"/>
    <w:rsid w:val="004379A6"/>
    <w:rsid w:val="0044234A"/>
    <w:rsid w:val="0044545F"/>
    <w:rsid w:val="00456C17"/>
    <w:rsid w:val="00466B9C"/>
    <w:rsid w:val="004B30DA"/>
    <w:rsid w:val="004D45A8"/>
    <w:rsid w:val="00535962"/>
    <w:rsid w:val="005C03A3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87A8F"/>
    <w:rsid w:val="007B0E1F"/>
    <w:rsid w:val="007B6F6F"/>
    <w:rsid w:val="00814228"/>
    <w:rsid w:val="00820C9F"/>
    <w:rsid w:val="0082707E"/>
    <w:rsid w:val="008315B0"/>
    <w:rsid w:val="00837E01"/>
    <w:rsid w:val="00844AA0"/>
    <w:rsid w:val="00856224"/>
    <w:rsid w:val="008B3AE5"/>
    <w:rsid w:val="008C388B"/>
    <w:rsid w:val="00925BB8"/>
    <w:rsid w:val="00966EEE"/>
    <w:rsid w:val="00977C54"/>
    <w:rsid w:val="009B24F4"/>
    <w:rsid w:val="009F68D5"/>
    <w:rsid w:val="00A0583E"/>
    <w:rsid w:val="00A16099"/>
    <w:rsid w:val="00A640BD"/>
    <w:rsid w:val="00A641A7"/>
    <w:rsid w:val="00A72F42"/>
    <w:rsid w:val="00AD7919"/>
    <w:rsid w:val="00AF2E6B"/>
    <w:rsid w:val="00B129EC"/>
    <w:rsid w:val="00B14427"/>
    <w:rsid w:val="00B269FD"/>
    <w:rsid w:val="00B62EEF"/>
    <w:rsid w:val="00B97B51"/>
    <w:rsid w:val="00BA0007"/>
    <w:rsid w:val="00BB1D79"/>
    <w:rsid w:val="00BC1D0C"/>
    <w:rsid w:val="00BC61BD"/>
    <w:rsid w:val="00BD1586"/>
    <w:rsid w:val="00C0643F"/>
    <w:rsid w:val="00C078CB"/>
    <w:rsid w:val="00C22DBE"/>
    <w:rsid w:val="00C34F06"/>
    <w:rsid w:val="00C5078F"/>
    <w:rsid w:val="00C66D08"/>
    <w:rsid w:val="00C7470C"/>
    <w:rsid w:val="00CA0E82"/>
    <w:rsid w:val="00CA164C"/>
    <w:rsid w:val="00CA4661"/>
    <w:rsid w:val="00CC0AD5"/>
    <w:rsid w:val="00CE67A3"/>
    <w:rsid w:val="00D1201E"/>
    <w:rsid w:val="00D24FA7"/>
    <w:rsid w:val="00D433FD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30659"/>
    <w:rsid w:val="00E3462C"/>
    <w:rsid w:val="00E5750E"/>
    <w:rsid w:val="00E82502"/>
    <w:rsid w:val="00E84363"/>
    <w:rsid w:val="00EA6B34"/>
    <w:rsid w:val="00EA7406"/>
    <w:rsid w:val="00EB0444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B73C2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E8E8FC-9ED5-467A-9F71-B0712453CF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D1CAED-E5D3-47EC-94FD-066B10C2B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991351-0BD8-48A0-A750-10139634B6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11</cp:revision>
  <cp:lastPrinted>2011-03-04T18:48:00Z</cp:lastPrinted>
  <dcterms:created xsi:type="dcterms:W3CDTF">2022-02-03T16:49:00Z</dcterms:created>
  <dcterms:modified xsi:type="dcterms:W3CDTF">2022-08-19T16:17:00Z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